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217B5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0452182D" wp14:editId="0452182E">
                <wp:simplePos x="0" y="0"/>
                <wp:positionH relativeFrom="column">
                  <wp:posOffset>4248150</wp:posOffset>
                </wp:positionH>
                <wp:positionV relativeFrom="paragraph">
                  <wp:posOffset>-771525</wp:posOffset>
                </wp:positionV>
                <wp:extent cx="2143125" cy="762000"/>
                <wp:effectExtent l="0" t="0" r="28575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43125" cy="76200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-1876224143"/>
                                    </w:sdtPr>
                                    <w:sdtContent>
                                      <w:p w14:paraId="04521850" w14:textId="47C63E26" w:rsidR="009C1625" w:rsidRPr="009C1625" w:rsidRDefault="009C1625" w:rsidP="009C1625"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SUPBANCO-</w:t>
                                        </w:r>
                                        <w:r w:rsidR="00DF5DDC">
                                          <w:rPr>
                                            <w:rStyle w:val="Style2"/>
                                          </w:rPr>
                                          <w:t>DAF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-C</w:t>
                                        </w:r>
                                        <w:r w:rsidR="00DF5DDC">
                                          <w:rPr>
                                            <w:rStyle w:val="Style2"/>
                                          </w:rPr>
                                          <w:t>M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-202</w:t>
                                        </w:r>
                                        <w:r w:rsidR="00DF5DDC">
                                          <w:rPr>
                                            <w:rStyle w:val="Style2"/>
                                          </w:rPr>
                                          <w:t>3</w:t>
                                        </w:r>
                                        <w:r w:rsidRPr="009C1625">
                                          <w:rPr>
                                            <w:rStyle w:val="Style2"/>
                                          </w:rPr>
                                          <w:t>-00</w:t>
                                        </w:r>
                                        <w:r w:rsidR="00C5047C">
                                          <w:rPr>
                                            <w:rStyle w:val="Style2"/>
                                          </w:rPr>
                                          <w:t>17</w:t>
                                        </w:r>
                                      </w:p>
                                    </w:sdtContent>
                                  </w:sdt>
                                  <w:p w14:paraId="04521851" w14:textId="77777777" w:rsidR="00130549" w:rsidRPr="00535962" w:rsidRDefault="00000000" w:rsidP="00130549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4521852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452182D" id="Group 20" o:spid="_x0000_s1026" style="position:absolute;margin-left:334.5pt;margin-top:-60.75pt;width:168.75pt;height:60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-1876224143"/>
                              </w:sdtPr>
                              <w:sdtContent>
                                <w:p w14:paraId="04521850" w14:textId="47C63E26" w:rsidR="009C1625" w:rsidRPr="009C1625" w:rsidRDefault="009C1625" w:rsidP="009C1625">
                                  <w:r w:rsidRPr="009C1625">
                                    <w:rPr>
                                      <w:rStyle w:val="Style2"/>
                                    </w:rPr>
                                    <w:t>SUPBANCO-</w:t>
                                  </w:r>
                                  <w:r w:rsidR="00DF5DDC">
                                    <w:rPr>
                                      <w:rStyle w:val="Style2"/>
                                    </w:rPr>
                                    <w:t>DAF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-C</w:t>
                                  </w:r>
                                  <w:r w:rsidR="00DF5DDC">
                                    <w:rPr>
                                      <w:rStyle w:val="Style2"/>
                                    </w:rPr>
                                    <w:t>M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-202</w:t>
                                  </w:r>
                                  <w:r w:rsidR="00DF5DDC">
                                    <w:rPr>
                                      <w:rStyle w:val="Style2"/>
                                    </w:rPr>
                                    <w:t>3</w:t>
                                  </w:r>
                                  <w:r w:rsidRPr="009C1625">
                                    <w:rPr>
                                      <w:rStyle w:val="Style2"/>
                                    </w:rPr>
                                    <w:t>-00</w:t>
                                  </w:r>
                                  <w:r w:rsidR="00C5047C">
                                    <w:rPr>
                                      <w:rStyle w:val="Style2"/>
                                    </w:rPr>
                                    <w:t>17</w:t>
                                  </w:r>
                                </w:p>
                              </w:sdtContent>
                            </w:sdt>
                            <w:p w14:paraId="04521851" w14:textId="77777777" w:rsidR="00130549" w:rsidRPr="00535962" w:rsidRDefault="00000000" w:rsidP="00130549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4521852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0452182F" wp14:editId="04521830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4521831" wp14:editId="04521832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21853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0A35DD" w:rsidRPr="000A35DD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21831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" filled="f" stroked="f">
                <v:textbox>
                  <w:txbxContent>
                    <w:p w14:paraId="04521853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0A35DD" w:rsidRPr="000A35DD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4521833" wp14:editId="04521834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21854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21833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" filled="f" stroked="f">
                <v:textbox>
                  <w:txbxContent>
                    <w:p w14:paraId="04521854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521835" wp14:editId="04521836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Content>
                              <w:p w14:paraId="04521855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4521859" wp14:editId="0452185A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21835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Content>
                        <w:p w14:paraId="04521855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4521859" wp14:editId="0452185A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4521837" wp14:editId="04521838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21856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21837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" filled="f" stroked="f">
                <v:textbox inset="0,0,0,0">
                  <w:txbxContent>
                    <w:p w14:paraId="04521856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045217B6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4521839" wp14:editId="0452183A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21857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21839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DwNsTf3QAAAAkBAAAPAAAAZHJz&#10;L2Rvd25yZXYueG1sTI/RToNAEEXfTfyHzZj4YuwCUmiRpVETja+t/YCBnQKR3SXsttC/d3zSx8k9&#10;ufdMuVvMIC40+d5ZBfEqAkG2cbq3rYLj1/vjBoQPaDUOzpKCK3nYVbc3JRbazXZPl0NoBZdYX6CC&#10;LoSxkNI3HRn0KzeS5ezkJoOBz6mVesKZy80gkyjKpMHe8kKHI7111HwfzkbB6XN+WG/n+iMc832a&#10;vWKf1+6q1P3d8vIMItAS/mD41Wd1qNipdmervRgUJHGaMMpBlIFgII+fchC1gnWagaxK+f+D6gc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DwNsTf3QAAAAkBAAAPAAAAAAAAAAAAAAAA&#10;AFMEAABkcnMvZG93bnJldi54bWxQSwUGAAAAAAQABADzAAAAXQUAAAAA&#10;" stroked="f">
                <v:textbox>
                  <w:txbxContent>
                    <w:p w14:paraId="04521857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45217B7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52183B" wp14:editId="0452183C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521858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52183B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" stroked="f">
                <v:textbox>
                  <w:txbxContent>
                    <w:p w14:paraId="04521858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045217B8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045217B9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045217BA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045217BB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045217BC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B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B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B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C0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C1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C2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045217C6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045217C3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045217C4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045217C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045217CB" w14:textId="77777777" w:rsidTr="009079FB">
        <w:trPr>
          <w:trHeight w:val="731"/>
        </w:trPr>
        <w:tc>
          <w:tcPr>
            <w:tcW w:w="3402" w:type="dxa"/>
          </w:tcPr>
          <w:p w14:paraId="045217C7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7C8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45217C9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045217C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45217CF" w14:textId="77777777" w:rsidTr="009079FB">
        <w:trPr>
          <w:trHeight w:val="731"/>
        </w:trPr>
        <w:tc>
          <w:tcPr>
            <w:tcW w:w="3402" w:type="dxa"/>
          </w:tcPr>
          <w:p w14:paraId="045217CC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7CD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5217CE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045217D3" w14:textId="77777777" w:rsidTr="009079FB">
        <w:trPr>
          <w:trHeight w:val="731"/>
        </w:trPr>
        <w:tc>
          <w:tcPr>
            <w:tcW w:w="3402" w:type="dxa"/>
          </w:tcPr>
          <w:p w14:paraId="045217D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7D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045217D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45217D4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45217D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D6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045217DC" w14:textId="77777777" w:rsidTr="009079FB">
        <w:tc>
          <w:tcPr>
            <w:tcW w:w="3229" w:type="dxa"/>
            <w:vAlign w:val="center"/>
          </w:tcPr>
          <w:p w14:paraId="045217D7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045217D8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045217D9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045217DA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045217DB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45217E2" w14:textId="77777777" w:rsidTr="009079FB">
        <w:tc>
          <w:tcPr>
            <w:tcW w:w="3229" w:type="dxa"/>
          </w:tcPr>
          <w:p w14:paraId="045217D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45217D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5217D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5217E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45217E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45217E8" w14:textId="77777777" w:rsidTr="009079FB">
        <w:tc>
          <w:tcPr>
            <w:tcW w:w="3229" w:type="dxa"/>
          </w:tcPr>
          <w:p w14:paraId="045217E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45217E4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45217E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5217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45217E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45217EE" w14:textId="77777777" w:rsidTr="009079FB">
        <w:tc>
          <w:tcPr>
            <w:tcW w:w="3229" w:type="dxa"/>
          </w:tcPr>
          <w:p w14:paraId="045217E9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45217E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45217E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045217E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045217E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45217EF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45217F0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45217F1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F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F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Otras competencias. (informática, etc)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F4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F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7F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45217FB" w14:textId="77777777" w:rsidTr="009079FB">
        <w:tc>
          <w:tcPr>
            <w:tcW w:w="3261" w:type="dxa"/>
            <w:vAlign w:val="center"/>
          </w:tcPr>
          <w:p w14:paraId="045217F7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45217F8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045217F9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045217FA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045217FF" w14:textId="77777777" w:rsidTr="009079FB">
        <w:tc>
          <w:tcPr>
            <w:tcW w:w="3261" w:type="dxa"/>
          </w:tcPr>
          <w:p w14:paraId="045217FC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45217FD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045217FE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04521803" w14:textId="77777777" w:rsidTr="009079FB">
        <w:tc>
          <w:tcPr>
            <w:tcW w:w="3261" w:type="dxa"/>
          </w:tcPr>
          <w:p w14:paraId="0452180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452180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04521802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4521804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4521805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0452180B" w14:textId="77777777" w:rsidTr="009079FB">
        <w:tc>
          <w:tcPr>
            <w:tcW w:w="1560" w:type="dxa"/>
            <w:vAlign w:val="center"/>
          </w:tcPr>
          <w:p w14:paraId="04521806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04521807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04521808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04521809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0452180A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04521811" w14:textId="77777777" w:rsidTr="009079FB">
        <w:tc>
          <w:tcPr>
            <w:tcW w:w="1560" w:type="dxa"/>
          </w:tcPr>
          <w:p w14:paraId="0452180C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0452180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452180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80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452181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4521817" w14:textId="77777777" w:rsidTr="009079FB">
        <w:tc>
          <w:tcPr>
            <w:tcW w:w="1560" w:type="dxa"/>
          </w:tcPr>
          <w:p w14:paraId="0452181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45218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452181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81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4521816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452181D" w14:textId="77777777" w:rsidTr="009079FB">
        <w:tc>
          <w:tcPr>
            <w:tcW w:w="1560" w:type="dxa"/>
          </w:tcPr>
          <w:p w14:paraId="04521818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452181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452181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81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452181C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04521823" w14:textId="77777777" w:rsidTr="009079FB">
        <w:tc>
          <w:tcPr>
            <w:tcW w:w="1560" w:type="dxa"/>
          </w:tcPr>
          <w:p w14:paraId="045218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0452181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0452182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452182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4521822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04521824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04521825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4521826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827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04521828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0452182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0452182A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0452182B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0452182C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2"/>
      <w:footerReference w:type="default" r:id="rId13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529C7D" w14:textId="77777777" w:rsidR="009A1A92" w:rsidRDefault="009A1A92" w:rsidP="001007E7">
      <w:pPr>
        <w:spacing w:after="0" w:line="240" w:lineRule="auto"/>
      </w:pPr>
      <w:r>
        <w:separator/>
      </w:r>
    </w:p>
  </w:endnote>
  <w:endnote w:type="continuationSeparator" w:id="0">
    <w:p w14:paraId="50FDE2B0" w14:textId="77777777" w:rsidR="009A1A92" w:rsidRDefault="009A1A9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1842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452184A" wp14:editId="0452184B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2185C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52184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" filled="f" stroked="f">
              <v:textbox inset="0,0,0,0">
                <w:txbxContent>
                  <w:p w14:paraId="0452185C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452184C" wp14:editId="0452184D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2185D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452185E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452184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qZBIZuEAAAAKAQAADwAAAAAAAAAAAAAAAAA1BAAAZHJzL2Rvd25yZXYueG1sUEsFBgAA&#10;AAAEAAQA8wAAAEMFAAAAAA==&#10;" filled="f" stroked="f">
              <v:textbox inset="0,0,0,0">
                <w:txbxContent>
                  <w:p w14:paraId="0452185D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0452185E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452184E" wp14:editId="0452184F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452184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0452184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452184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452184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4521847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1229F6" w14:textId="77777777" w:rsidR="009A1A92" w:rsidRDefault="009A1A92" w:rsidP="001007E7">
      <w:pPr>
        <w:spacing w:after="0" w:line="240" w:lineRule="auto"/>
      </w:pPr>
      <w:r>
        <w:separator/>
      </w:r>
    </w:p>
  </w:footnote>
  <w:footnote w:type="continuationSeparator" w:id="0">
    <w:p w14:paraId="4BEB9457" w14:textId="77777777" w:rsidR="009A1A92" w:rsidRDefault="009A1A92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21841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4521848" wp14:editId="04521849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452185B" w14:textId="77777777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9C162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9C1625" w:rsidRPr="009C1625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4521848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KPfnIXdAAAACAEAAA8AAAAAAAAAAAAAAAAANwQAAGRycy9kb3ducmV2LnhtbFBLBQYAAAAA&#10;BAAEAPMAAABBBQAAAAA=&#10;" filled="f" stroked="f">
              <v:textbox>
                <w:txbxContent>
                  <w:p w14:paraId="0452185B" w14:textId="77777777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9C162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9C1625" w:rsidRPr="009C1625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522435">
    <w:abstractNumId w:val="0"/>
  </w:num>
  <w:num w:numId="2" w16cid:durableId="1344940116">
    <w:abstractNumId w:val="2"/>
  </w:num>
  <w:num w:numId="3" w16cid:durableId="1989478704">
    <w:abstractNumId w:val="1"/>
  </w:num>
  <w:num w:numId="4" w16cid:durableId="1933540104">
    <w:abstractNumId w:val="3"/>
  </w:num>
  <w:num w:numId="5" w16cid:durableId="23929718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2351"/>
    <w:rsid w:val="00392F6D"/>
    <w:rsid w:val="00404131"/>
    <w:rsid w:val="0042490F"/>
    <w:rsid w:val="004379A6"/>
    <w:rsid w:val="0045550B"/>
    <w:rsid w:val="00456C17"/>
    <w:rsid w:val="00466B9C"/>
    <w:rsid w:val="0047449D"/>
    <w:rsid w:val="004B30DA"/>
    <w:rsid w:val="004D25CB"/>
    <w:rsid w:val="004D45A8"/>
    <w:rsid w:val="004F3BA9"/>
    <w:rsid w:val="00500DA4"/>
    <w:rsid w:val="00535962"/>
    <w:rsid w:val="00544A18"/>
    <w:rsid w:val="00587EC0"/>
    <w:rsid w:val="00611A07"/>
    <w:rsid w:val="0062592A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1A92"/>
    <w:rsid w:val="009A29C7"/>
    <w:rsid w:val="009A4E12"/>
    <w:rsid w:val="009C1625"/>
    <w:rsid w:val="00A16099"/>
    <w:rsid w:val="00A231BB"/>
    <w:rsid w:val="00A42497"/>
    <w:rsid w:val="00A640BD"/>
    <w:rsid w:val="00A641A7"/>
    <w:rsid w:val="00A72F42"/>
    <w:rsid w:val="00AA68A5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61BD"/>
    <w:rsid w:val="00BE0B91"/>
    <w:rsid w:val="00BF56C5"/>
    <w:rsid w:val="00C078CB"/>
    <w:rsid w:val="00C22DBE"/>
    <w:rsid w:val="00C5047C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5DDC"/>
    <w:rsid w:val="00DF6AAE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,"/>
  <w14:docId w14:val="045217B5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3" ma:contentTypeDescription="Create a new document." ma:contentTypeScope="" ma:versionID="9a8de090c389725517803c19707242fa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5f1151a003428abc9914d3788638b0b0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FDCCE1-FF2C-4603-B2C3-5F91635039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AD0084-AF62-48ED-8641-81124586F1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E0872-F7FC-4ADE-AA11-D2E3F4974B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Giuseppe Emilio Seravalle Schiffino</cp:lastModifiedBy>
  <cp:revision>6</cp:revision>
  <cp:lastPrinted>2011-03-04T18:59:00Z</cp:lastPrinted>
  <dcterms:created xsi:type="dcterms:W3CDTF">2021-02-12T22:09:00Z</dcterms:created>
  <dcterms:modified xsi:type="dcterms:W3CDTF">2023-02-24T13:03:00Z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SIP_Label_81f5a2da-7ac4-4e60-a27b-a125ee74514f_Enabled">
    <vt:lpwstr>true</vt:lpwstr>
  </property>
  <property fmtid="{D5CDD505-2E9C-101B-9397-08002B2CF9AE}" pid="4" name="MSIP_Label_81f5a2da-7ac4-4e60-a27b-a125ee74514f_SetDate">
    <vt:lpwstr>2023-02-07T18:23:56Z</vt:lpwstr>
  </property>
  <property fmtid="{D5CDD505-2E9C-101B-9397-08002B2CF9AE}" pid="5" name="MSIP_Label_81f5a2da-7ac4-4e60-a27b-a125ee74514f_Method">
    <vt:lpwstr>Privileged</vt:lpwstr>
  </property>
  <property fmtid="{D5CDD505-2E9C-101B-9397-08002B2CF9AE}" pid="6" name="MSIP_Label_81f5a2da-7ac4-4e60-a27b-a125ee74514f_Name">
    <vt:lpwstr>Publica - Visual Marking</vt:lpwstr>
  </property>
  <property fmtid="{D5CDD505-2E9C-101B-9397-08002B2CF9AE}" pid="7" name="MSIP_Label_81f5a2da-7ac4-4e60-a27b-a125ee74514f_SiteId">
    <vt:lpwstr>d994480d-72f7-4fe9-8095-21c86c20a5a3</vt:lpwstr>
  </property>
  <property fmtid="{D5CDD505-2E9C-101B-9397-08002B2CF9AE}" pid="8" name="MSIP_Label_81f5a2da-7ac4-4e60-a27b-a125ee74514f_ActionId">
    <vt:lpwstr>6ac3e3a1-0f45-4f4f-83a6-b3f80a433889</vt:lpwstr>
  </property>
  <property fmtid="{D5CDD505-2E9C-101B-9397-08002B2CF9AE}" pid="9" name="MSIP_Label_81f5a2da-7ac4-4e60-a27b-a125ee74514f_ContentBits">
    <vt:lpwstr>0</vt:lpwstr>
  </property>
</Properties>
</file>